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3FEFCCEF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Pr="00A56BD4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 </w:t>
      </w:r>
      <w:r w:rsidR="000C6C80" w:rsidRPr="000C6C80">
        <w:rPr>
          <w:rFonts w:cstheme="minorHAnsi"/>
        </w:rPr>
        <w:t xml:space="preserve">Łódź – Dzielnica </w:t>
      </w:r>
      <w:r w:rsidR="00FA0D95">
        <w:rPr>
          <w:rFonts w:cstheme="minorHAnsi"/>
        </w:rPr>
        <w:t>Polesie</w:t>
      </w:r>
      <w:r w:rsidR="00C13372">
        <w:rPr>
          <w:rFonts w:cstheme="minorHAnsi"/>
          <w:szCs w:val="18"/>
        </w:rPr>
        <w:t>”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69F09F00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Pr="00C13372">
        <w:rPr>
          <w:rFonts w:cstheme="minorHAnsi"/>
          <w:b/>
          <w:bCs/>
        </w:rPr>
        <w:t xml:space="preserve">RE </w:t>
      </w:r>
      <w:r w:rsidR="000C6C80" w:rsidRPr="000C6C80">
        <w:rPr>
          <w:rFonts w:cstheme="minorHAnsi"/>
          <w:b/>
          <w:bCs/>
        </w:rPr>
        <w:t xml:space="preserve">Łódź – Dzielnica </w:t>
      </w:r>
      <w:r w:rsidR="00FA0D95">
        <w:rPr>
          <w:rFonts w:cstheme="minorHAnsi"/>
          <w:b/>
          <w:bCs/>
        </w:rPr>
        <w:t>Polesie</w:t>
      </w:r>
      <w:r w:rsidR="000C6C80">
        <w:rPr>
          <w:rFonts w:cstheme="minorHAnsi"/>
          <w:b/>
          <w:bCs/>
        </w:rPr>
        <w:t>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C9642A4" w14:textId="77777777" w:rsidR="00293C90" w:rsidRDefault="00293C90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293C90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    </w:r>
        </w:p>
        <w:p w14:paraId="5205B493" w14:textId="6C8C2ADC" w:rsidR="00347E8D" w:rsidRPr="006B2C28" w:rsidRDefault="00293C9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93C90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POST/DYS/OLD/GZ/01344/2026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6C80"/>
    <w:rsid w:val="000D42BE"/>
    <w:rsid w:val="000D5886"/>
    <w:rsid w:val="000E1564"/>
    <w:rsid w:val="00101BCF"/>
    <w:rsid w:val="001112C2"/>
    <w:rsid w:val="00124536"/>
    <w:rsid w:val="00125A7F"/>
    <w:rsid w:val="00125E42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1C9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C90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729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3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8D8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366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D95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 (S).docx</dmsv2BaseFileName>
    <dmsv2BaseDisplayName xmlns="http://schemas.microsoft.com/sharepoint/v3">Załącznik nr 1 do SWZ-OPZ (S)</dmsv2BaseDisplayName>
    <dmsv2SWPP2ObjectNumber xmlns="http://schemas.microsoft.com/sharepoint/v3" xsi:nil="true"/>
    <dmsv2SWPP2SumMD5 xmlns="http://schemas.microsoft.com/sharepoint/v3">1b9d2c5f9b6055c74cee5068e407043f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708602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24487664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PR4UJWENCY6Q-1831129884-12653</_dlc_DocId>
    <_dlc_DocIdUrl xmlns="a19cb1c7-c5c7-46d4-85ae-d83685407bba">
      <Url>https://swpp2.dms.gkpge.pl/sites/42/_layouts/15/DocIdRedir.aspx?ID=PR4UJWENCY6Q-1831129884-12653</Url>
      <Description>PR4UJWENCY6Q-1831129884-12653</Description>
    </_dlc_DocIdUrl>
  </documentManagement>
</p:properties>
</file>

<file path=customXml/itemProps1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C988D5-4840-4B49-8E77-7FAF54AB1E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0263FF-F832-4023-9D18-4B983F9DF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159</Words>
  <Characters>1145</Characters>
  <Application>Microsoft Office Word</Application>
  <DocSecurity>0</DocSecurity>
  <Lines>49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9</cp:revision>
  <cp:lastPrinted>2024-07-15T11:21:00Z</cp:lastPrinted>
  <dcterms:created xsi:type="dcterms:W3CDTF">2025-10-01T10:46:00Z</dcterms:created>
  <dcterms:modified xsi:type="dcterms:W3CDTF">2026-04-15T11:29:00Z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a02aafe9-ad82-4e51-9229-02cafdb34890</vt:lpwstr>
  </property>
</Properties>
</file>